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7E3B5" w14:textId="4C50D173" w:rsidR="00750EEA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433E55">
        <w:rPr>
          <w:rFonts w:cs="Arial"/>
        </w:rPr>
        <w:t>Številka</w:t>
      </w:r>
      <w:r w:rsidR="00433E55">
        <w:rPr>
          <w:rFonts w:cs="Arial"/>
        </w:rPr>
        <w:t>:</w:t>
      </w:r>
      <w:r w:rsidR="00EB11D7">
        <w:rPr>
          <w:rFonts w:cs="Arial"/>
        </w:rPr>
        <w:t xml:space="preserve"> 430</w:t>
      </w:r>
      <w:r w:rsidR="00144E3E">
        <w:rPr>
          <w:rFonts w:cs="Arial"/>
        </w:rPr>
        <w:t>1</w:t>
      </w:r>
      <w:r w:rsidR="00EB11D7">
        <w:rPr>
          <w:rFonts w:cs="Arial"/>
        </w:rPr>
        <w:t>-00</w:t>
      </w:r>
      <w:r w:rsidR="00144E3E">
        <w:rPr>
          <w:rFonts w:cs="Arial"/>
        </w:rPr>
        <w:t>41</w:t>
      </w:r>
      <w:r w:rsidR="00EB11D7">
        <w:rPr>
          <w:rFonts w:cs="Arial"/>
        </w:rPr>
        <w:t>/202</w:t>
      </w:r>
      <w:r w:rsidR="002D58D9">
        <w:rPr>
          <w:rFonts w:cs="Arial"/>
        </w:rPr>
        <w:t>4</w:t>
      </w:r>
    </w:p>
    <w:p w14:paraId="15803A36" w14:textId="2D99F316" w:rsidR="001071BD" w:rsidRPr="00241F04" w:rsidRDefault="00750EEA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441F73">
        <w:rPr>
          <w:rFonts w:cs="Arial"/>
        </w:rPr>
        <w:t xml:space="preserve"> BR</w:t>
      </w:r>
      <w:r>
        <w:rPr>
          <w:rFonts w:cs="Arial"/>
        </w:rPr>
        <w:t>:</w:t>
      </w:r>
      <w:r w:rsidR="00433E55">
        <w:rPr>
          <w:rFonts w:cs="Arial"/>
        </w:rPr>
        <w:t xml:space="preserve"> </w:t>
      </w:r>
      <w:r w:rsidR="00EB11D7">
        <w:rPr>
          <w:rFonts w:cs="Arial"/>
        </w:rPr>
        <w:t>202</w:t>
      </w:r>
      <w:r w:rsidR="002D58D9">
        <w:rPr>
          <w:rFonts w:cs="Arial"/>
        </w:rPr>
        <w:t>40</w:t>
      </w:r>
      <w:r w:rsidR="00EB11D7">
        <w:rPr>
          <w:rFonts w:cs="Arial"/>
        </w:rPr>
        <w:t>-</w:t>
      </w:r>
      <w:r w:rsidR="00144E3E">
        <w:rPr>
          <w:rFonts w:cs="Arial"/>
        </w:rPr>
        <w:t>281</w:t>
      </w: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5F869B07" w:rsidR="005B230F" w:rsidRDefault="005B230F" w:rsidP="005B230F">
      <w:pPr>
        <w:tabs>
          <w:tab w:val="left" w:pos="1083"/>
        </w:tabs>
        <w:rPr>
          <w:rFonts w:cs="Arial"/>
        </w:rPr>
      </w:pPr>
    </w:p>
    <w:p w14:paraId="49F63B87" w14:textId="77777777" w:rsidR="001A753B" w:rsidRDefault="001A753B" w:rsidP="005B230F">
      <w:pPr>
        <w:tabs>
          <w:tab w:val="left" w:pos="1083"/>
        </w:tabs>
        <w:rPr>
          <w:rFonts w:cs="Arial"/>
        </w:rPr>
      </w:pPr>
      <w:bookmarkStart w:id="0" w:name="_GoBack"/>
      <w:bookmarkEnd w:id="0"/>
    </w:p>
    <w:p w14:paraId="694A94B0" w14:textId="5BE188A8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1: Prodaja in nakup z odpremo v skladišču naročnika in dobavo pšenice letine 202</w:t>
      </w:r>
      <w:r w:rsidR="007D72E1">
        <w:rPr>
          <w:rFonts w:cs="Arial"/>
          <w:b/>
        </w:rPr>
        <w:t>4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0FC82652" w14:textId="68A9839B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84B987B" w14:textId="2BAE09AC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46957CDE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22168F" w14:textId="3A3034C1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skupna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7D72E1">
              <w:rPr>
                <w:rFonts w:cs="Arial"/>
                <w:b/>
                <w:bCs/>
                <w:color w:val="000000"/>
              </w:rPr>
              <w:t>4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A2AC61F" w14:textId="168D425B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121B5A96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3877744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EF771AD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5D0CAFE" w14:textId="77777777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608679D" w14:textId="23DB2F6D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5B7BB6BE" w14:textId="2AB72E82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341E8685" w14:textId="3904D441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37314A87" w14:textId="65FF73EB" w:rsidTr="00126E80">
        <w:trPr>
          <w:trHeight w:val="33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0DAE07AB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08551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6026" w14:textId="51039719" w:rsidR="002D777D" w:rsidRPr="00AC3998" w:rsidRDefault="001A753B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3.009.870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1725841F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F540" w14:textId="6FDBEB9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EE45A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9FF96EB" w14:textId="1A5B0C5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B1277F3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61573ED6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323A9E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1F52F9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417614B4" w14:textId="7ABA2BB4" w:rsidR="00AC3998" w:rsidRDefault="00AC3998" w:rsidP="005B230F">
      <w:pPr>
        <w:tabs>
          <w:tab w:val="left" w:pos="1083"/>
        </w:tabs>
        <w:rPr>
          <w:rFonts w:cs="Arial"/>
        </w:rPr>
      </w:pPr>
    </w:p>
    <w:p w14:paraId="63A9C821" w14:textId="1C9D30BB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2: Prodaja in nakup z odpremo v skladišču naročnika in dobavo pšenice letine 202</w:t>
      </w:r>
      <w:r w:rsidR="007D72E1">
        <w:rPr>
          <w:rFonts w:cs="Arial"/>
          <w:b/>
        </w:rPr>
        <w:t>4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15E06A55" w14:textId="77777777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20E8EF0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8E4250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392C896" w14:textId="4C40F37F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125EDF2" w14:textId="06C14EAF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7263362" w14:textId="59133531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7D72E1">
              <w:rPr>
                <w:rFonts w:cs="Arial"/>
                <w:b/>
                <w:bCs/>
                <w:color w:val="000000"/>
              </w:rPr>
              <w:t>4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F8E019B" w14:textId="2E0A699A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62B1B785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5D5BFC3E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CE8CDA9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269EE3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36AA6A25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2B6D4B3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7B0AA6E6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06FEAD17" w14:textId="77777777" w:rsidTr="00126E80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4DCB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54D8" w14:textId="6868DC6C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D2727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E8BC1" w14:textId="577EC7EF" w:rsidR="002D777D" w:rsidRPr="00AC3998" w:rsidRDefault="001A753B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1.000.000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482D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B0C0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69DC1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BA7F98D" w14:textId="7777777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42F2C4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6837DF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344ACA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0260CFC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ECD0513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0A488877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609B2074" w14:textId="49646722" w:rsidR="00BD481D" w:rsidRDefault="00BD481D" w:rsidP="005B230F">
      <w:pPr>
        <w:tabs>
          <w:tab w:val="left" w:pos="1083"/>
        </w:tabs>
        <w:rPr>
          <w:rFonts w:cs="Arial"/>
        </w:rPr>
      </w:pPr>
    </w:p>
    <w:p w14:paraId="2BD5607D" w14:textId="77777777" w:rsidR="00BD481D" w:rsidRDefault="00BD481D">
      <w:pPr>
        <w:rPr>
          <w:rFonts w:cs="Arial"/>
        </w:rPr>
      </w:pPr>
      <w:r>
        <w:rPr>
          <w:rFonts w:cs="Arial"/>
        </w:rPr>
        <w:br w:type="page"/>
      </w:r>
    </w:p>
    <w:p w14:paraId="72BFF69A" w14:textId="77777777" w:rsidR="002D777D" w:rsidRDefault="002D777D" w:rsidP="005B230F">
      <w:pPr>
        <w:tabs>
          <w:tab w:val="left" w:pos="1083"/>
        </w:tabs>
        <w:rPr>
          <w:rFonts w:cs="Arial"/>
        </w:rPr>
      </w:pPr>
    </w:p>
    <w:p w14:paraId="77C27852" w14:textId="16E8CF5C" w:rsidR="00BD481D" w:rsidRPr="00A86CFA" w:rsidRDefault="00BD481D" w:rsidP="00BD481D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3: Prodaja in nakup z odpremo v skladišču naročnika in dobavo pšenice letine 202</w:t>
      </w:r>
      <w:r w:rsidR="007D72E1">
        <w:rPr>
          <w:rFonts w:cs="Arial"/>
          <w:b/>
        </w:rPr>
        <w:t>4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BD481D" w:rsidRPr="00AC3998" w14:paraId="3C5DDD08" w14:textId="77777777" w:rsidTr="00E54136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A8EC72A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27B8D51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8E94E64" w14:textId="667DE23D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97136BB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74D8D0E" w14:textId="3D2F5A74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7D72E1">
              <w:rPr>
                <w:rFonts w:cs="Arial"/>
                <w:b/>
                <w:bCs/>
                <w:color w:val="000000"/>
              </w:rPr>
              <w:t>4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25294C39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BD481D" w:rsidRPr="00AC3998" w14:paraId="0D6EF695" w14:textId="77777777" w:rsidTr="00E54136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7F549D4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181E46A0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C881E4C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6CFF2FF6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4DFCEDB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690F5CFB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BD481D" w:rsidRPr="00AC3998" w14:paraId="15E45639" w14:textId="77777777" w:rsidTr="00E54136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6D18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300D" w14:textId="19DD0902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D2727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41FC9" w14:textId="2A056A7F" w:rsidR="00BD481D" w:rsidRPr="00AC3998" w:rsidRDefault="001A753B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2.000.000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63A5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9412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05C5E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BD481D" w:rsidRPr="00AC3998" w14:paraId="0DD7C916" w14:textId="77777777" w:rsidTr="00E54136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CC748A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59FB5F1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138FED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8856BD7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186CA6E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B10C80F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4ED2603A" w14:textId="77777777" w:rsidR="00BD481D" w:rsidRDefault="00BD481D" w:rsidP="005B230F">
      <w:pPr>
        <w:tabs>
          <w:tab w:val="left" w:pos="1083"/>
        </w:tabs>
        <w:rPr>
          <w:rFonts w:cs="Arial"/>
        </w:rPr>
      </w:pPr>
    </w:p>
    <w:p w14:paraId="5EFAAEAF" w14:textId="14423578" w:rsidR="00144E3E" w:rsidRPr="00A86CFA" w:rsidRDefault="00144E3E" w:rsidP="00144E3E">
      <w:pPr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 xml:space="preserve">4: Prodaja in nakup z odpremo v skladišču naročnika in dobavo pšenice letine 2024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144E3E" w:rsidRPr="00AC3998" w14:paraId="2E419863" w14:textId="77777777" w:rsidTr="00386D46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20C4BBC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CC2552C" w14:textId="77777777" w:rsidR="00144E3E" w:rsidRPr="00AC3998" w:rsidRDefault="00144E3E" w:rsidP="00386D4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64A45B7" w14:textId="6BBE9810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A6130F4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9FF8AD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2024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6D13DE3C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144E3E" w:rsidRPr="00AC3998" w14:paraId="7470EE52" w14:textId="77777777" w:rsidTr="00386D46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257FD9B8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34D033D2" w14:textId="77777777" w:rsidR="00144E3E" w:rsidRPr="00AC3998" w:rsidRDefault="00144E3E" w:rsidP="00386D4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260E02C" w14:textId="77777777" w:rsidR="00144E3E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984CC81" w14:textId="77777777" w:rsidR="00144E3E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06A64683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33EBB44E" w14:textId="77777777" w:rsidR="00144E3E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144E3E" w:rsidRPr="00AC3998" w14:paraId="2252F405" w14:textId="77777777" w:rsidTr="00386D46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C5C3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9AFD" w14:textId="77777777" w:rsidR="00144E3E" w:rsidRPr="00AC3998" w:rsidRDefault="00144E3E" w:rsidP="00386D4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Pšenica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4AAE2" w14:textId="3BC7153D" w:rsidR="00144E3E" w:rsidRPr="00AC3998" w:rsidRDefault="001A753B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2.000.000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8B2D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0679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95AF3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144E3E" w:rsidRPr="00AC3998" w14:paraId="6C0075C2" w14:textId="77777777" w:rsidTr="00386D46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3683231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F5A5B7E" w14:textId="77777777" w:rsidR="00144E3E" w:rsidRPr="00AC3998" w:rsidRDefault="00144E3E" w:rsidP="00386D4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874B482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03DC0DB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C1C8567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D366D00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154581CB" w14:textId="77777777" w:rsidR="00144E3E" w:rsidRDefault="00144E3E" w:rsidP="002D777D">
      <w:pPr>
        <w:jc w:val="both"/>
        <w:rPr>
          <w:rFonts w:cs="Arial"/>
        </w:rPr>
      </w:pPr>
    </w:p>
    <w:p w14:paraId="222913E4" w14:textId="77777777" w:rsidR="00144E3E" w:rsidRDefault="00144E3E" w:rsidP="002D777D">
      <w:pPr>
        <w:jc w:val="both"/>
        <w:rPr>
          <w:rFonts w:cs="Arial"/>
        </w:rPr>
      </w:pPr>
    </w:p>
    <w:p w14:paraId="6DD66DCC" w14:textId="2690F58E" w:rsidR="00BD481D" w:rsidRDefault="002D777D" w:rsidP="002D777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</w:p>
    <w:p w14:paraId="4FC6EA4D" w14:textId="1DC00C1E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  <w:t xml:space="preserve">    </w:t>
      </w:r>
      <w:r>
        <w:rPr>
          <w:rFonts w:cs="Arial"/>
        </w:rPr>
        <w:t>___________________________________</w:t>
      </w:r>
    </w:p>
    <w:p w14:paraId="1D177373" w14:textId="63834750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</w:t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>
        <w:rPr>
          <w:rFonts w:cs="Arial"/>
        </w:rPr>
        <w:t xml:space="preserve"> Podpis </w:t>
      </w:r>
      <w:r w:rsidR="00144E3E">
        <w:rPr>
          <w:rFonts w:cs="Arial"/>
        </w:rPr>
        <w:t>IN žig z</w:t>
      </w:r>
      <w:r>
        <w:rPr>
          <w:rFonts w:cs="Arial"/>
        </w:rPr>
        <w:t xml:space="preserve">akonitega zastopnika </w:t>
      </w:r>
    </w:p>
    <w:p w14:paraId="111DE913" w14:textId="77777777" w:rsidR="00126E80" w:rsidRDefault="00126E80" w:rsidP="00AC3998">
      <w:pPr>
        <w:ind w:right="-32"/>
        <w:jc w:val="both"/>
        <w:rPr>
          <w:rFonts w:cs="Arial"/>
          <w:i/>
        </w:rPr>
      </w:pPr>
    </w:p>
    <w:p w14:paraId="1B3FD2F0" w14:textId="77777777" w:rsidR="00144E3E" w:rsidRDefault="00144E3E" w:rsidP="00AC3998">
      <w:pPr>
        <w:ind w:right="-32"/>
        <w:jc w:val="both"/>
        <w:rPr>
          <w:rFonts w:cs="Arial"/>
          <w:i/>
        </w:rPr>
      </w:pPr>
    </w:p>
    <w:p w14:paraId="6ACABAAA" w14:textId="77777777" w:rsidR="00144E3E" w:rsidRDefault="00144E3E" w:rsidP="00AC3998">
      <w:pPr>
        <w:ind w:right="-32"/>
        <w:jc w:val="both"/>
        <w:rPr>
          <w:rFonts w:cs="Arial"/>
          <w:i/>
        </w:rPr>
      </w:pPr>
    </w:p>
    <w:p w14:paraId="73D16576" w14:textId="77777777" w:rsidR="00144E3E" w:rsidRDefault="00144E3E" w:rsidP="00AC3998">
      <w:pPr>
        <w:ind w:right="-32"/>
        <w:jc w:val="both"/>
        <w:rPr>
          <w:rFonts w:cs="Arial"/>
          <w:i/>
        </w:rPr>
      </w:pPr>
    </w:p>
    <w:p w14:paraId="18BF8984" w14:textId="7E67EBE3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AC3998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1ED09" w16cex:dateUtc="2023-05-31T13:58:00Z"/>
  <w16cex:commentExtensible w16cex:durableId="2821ED1A" w16cex:dateUtc="2023-05-31T13:58:00Z"/>
  <w16cex:commentExtensible w16cex:durableId="2821ED2A" w16cex:dateUtc="2023-05-31T13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E9FFE" w14:textId="77777777" w:rsidR="00A069BF" w:rsidRDefault="00A069BF">
      <w:r>
        <w:separator/>
      </w:r>
    </w:p>
  </w:endnote>
  <w:endnote w:type="continuationSeparator" w:id="0">
    <w:p w14:paraId="56C5E41C" w14:textId="77777777" w:rsidR="00A069BF" w:rsidRDefault="00A06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F50B3" w14:textId="77777777" w:rsidR="00A069BF" w:rsidRDefault="00A069BF">
      <w:r>
        <w:separator/>
      </w:r>
    </w:p>
  </w:footnote>
  <w:footnote w:type="continuationSeparator" w:id="0">
    <w:p w14:paraId="6D328899" w14:textId="77777777" w:rsidR="00A069BF" w:rsidRDefault="00A06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7D4319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662E"/>
    <w:rsid w:val="00027F8E"/>
    <w:rsid w:val="00030677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551C"/>
    <w:rsid w:val="00087BED"/>
    <w:rsid w:val="00096243"/>
    <w:rsid w:val="00096BE4"/>
    <w:rsid w:val="000B4E14"/>
    <w:rsid w:val="000B77A5"/>
    <w:rsid w:val="000C23A5"/>
    <w:rsid w:val="000C4583"/>
    <w:rsid w:val="000D76C2"/>
    <w:rsid w:val="000E02BD"/>
    <w:rsid w:val="000E1875"/>
    <w:rsid w:val="000E41E1"/>
    <w:rsid w:val="000E7050"/>
    <w:rsid w:val="000F4633"/>
    <w:rsid w:val="00101B68"/>
    <w:rsid w:val="001071BD"/>
    <w:rsid w:val="00114401"/>
    <w:rsid w:val="001212CD"/>
    <w:rsid w:val="0012533E"/>
    <w:rsid w:val="00125CF3"/>
    <w:rsid w:val="00126E80"/>
    <w:rsid w:val="001314C1"/>
    <w:rsid w:val="001352C1"/>
    <w:rsid w:val="0014021F"/>
    <w:rsid w:val="00141F40"/>
    <w:rsid w:val="00144B8D"/>
    <w:rsid w:val="00144E3E"/>
    <w:rsid w:val="00160C80"/>
    <w:rsid w:val="00166414"/>
    <w:rsid w:val="0017296F"/>
    <w:rsid w:val="00174BFE"/>
    <w:rsid w:val="00183318"/>
    <w:rsid w:val="001A192F"/>
    <w:rsid w:val="001A753B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011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5C9"/>
    <w:rsid w:val="00277706"/>
    <w:rsid w:val="00283EE6"/>
    <w:rsid w:val="00285B81"/>
    <w:rsid w:val="002867A6"/>
    <w:rsid w:val="002927A2"/>
    <w:rsid w:val="002A6A46"/>
    <w:rsid w:val="002B28E0"/>
    <w:rsid w:val="002D4575"/>
    <w:rsid w:val="002D58D9"/>
    <w:rsid w:val="002D6A3C"/>
    <w:rsid w:val="002D777D"/>
    <w:rsid w:val="002E1329"/>
    <w:rsid w:val="002E2FD3"/>
    <w:rsid w:val="002E6B63"/>
    <w:rsid w:val="002F0041"/>
    <w:rsid w:val="002F678E"/>
    <w:rsid w:val="002F68A9"/>
    <w:rsid w:val="00301033"/>
    <w:rsid w:val="003077D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12DB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0793E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A5F18"/>
    <w:rsid w:val="004B065E"/>
    <w:rsid w:val="004B3083"/>
    <w:rsid w:val="004C21E1"/>
    <w:rsid w:val="004C38F0"/>
    <w:rsid w:val="004D01C8"/>
    <w:rsid w:val="004D6B75"/>
    <w:rsid w:val="004E0CB2"/>
    <w:rsid w:val="004F107B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A3FBC"/>
    <w:rsid w:val="006C4BCD"/>
    <w:rsid w:val="006D3E51"/>
    <w:rsid w:val="006D59F7"/>
    <w:rsid w:val="006E06FA"/>
    <w:rsid w:val="006E35EB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A71E9"/>
    <w:rsid w:val="007B3F60"/>
    <w:rsid w:val="007D302C"/>
    <w:rsid w:val="007D4174"/>
    <w:rsid w:val="007D42C1"/>
    <w:rsid w:val="007D72E1"/>
    <w:rsid w:val="007E0866"/>
    <w:rsid w:val="007E31E3"/>
    <w:rsid w:val="007F3757"/>
    <w:rsid w:val="007F4AC2"/>
    <w:rsid w:val="007F7EE3"/>
    <w:rsid w:val="0081381D"/>
    <w:rsid w:val="008155E7"/>
    <w:rsid w:val="00824D1D"/>
    <w:rsid w:val="00833AC6"/>
    <w:rsid w:val="00843739"/>
    <w:rsid w:val="00847017"/>
    <w:rsid w:val="0085305E"/>
    <w:rsid w:val="00853F3C"/>
    <w:rsid w:val="008636AB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0001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069BF"/>
    <w:rsid w:val="00A1445A"/>
    <w:rsid w:val="00A1680B"/>
    <w:rsid w:val="00A22650"/>
    <w:rsid w:val="00A278FD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B5555"/>
    <w:rsid w:val="00BC00ED"/>
    <w:rsid w:val="00BC2412"/>
    <w:rsid w:val="00BC29DD"/>
    <w:rsid w:val="00BC2F4D"/>
    <w:rsid w:val="00BD218F"/>
    <w:rsid w:val="00BD238E"/>
    <w:rsid w:val="00BD481D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B6593"/>
    <w:rsid w:val="00CD61B2"/>
    <w:rsid w:val="00CD7808"/>
    <w:rsid w:val="00CE1186"/>
    <w:rsid w:val="00CF12FC"/>
    <w:rsid w:val="00D05C1E"/>
    <w:rsid w:val="00D06278"/>
    <w:rsid w:val="00D168E7"/>
    <w:rsid w:val="00D2343D"/>
    <w:rsid w:val="00D2727C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B3E61"/>
    <w:rsid w:val="00DB59D9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11D7"/>
    <w:rsid w:val="00EC3D4E"/>
    <w:rsid w:val="00ED06F3"/>
    <w:rsid w:val="00ED583F"/>
    <w:rsid w:val="00EE1D9A"/>
    <w:rsid w:val="00EE7F32"/>
    <w:rsid w:val="00EF0493"/>
    <w:rsid w:val="00EF1787"/>
    <w:rsid w:val="00EF18FD"/>
    <w:rsid w:val="00EF6EFB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5172F84F-C699-44AB-B492-32B14BCD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7E1613-89AA-4C1A-A36B-B660108CB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105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1843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14</cp:revision>
  <cp:lastPrinted>2024-07-23T05:34:00Z</cp:lastPrinted>
  <dcterms:created xsi:type="dcterms:W3CDTF">2023-08-31T13:04:00Z</dcterms:created>
  <dcterms:modified xsi:type="dcterms:W3CDTF">2024-07-23T05:34:00Z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